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195" w:rsidRPr="0023165C" w:rsidRDefault="00857195" w:rsidP="0060039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65C">
        <w:rPr>
          <w:rFonts w:ascii="Times New Roman" w:hAnsi="Times New Roman" w:cs="Times New Roman"/>
          <w:vanish/>
          <w:color w:val="000000"/>
          <w:sz w:val="28"/>
          <w:szCs w:val="28"/>
        </w:rPr>
        <w:t>#G0</w:t>
      </w:r>
    </w:p>
    <w:p w:rsidR="00857195" w:rsidRPr="0023165C" w:rsidRDefault="00857195" w:rsidP="0060039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7195" w:rsidRPr="0023165C" w:rsidRDefault="00857195" w:rsidP="0023165C">
      <w:pPr>
        <w:ind w:left="32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3165C">
        <w:rPr>
          <w:rFonts w:ascii="Times New Roman" w:hAnsi="Times New Roman" w:cs="Times New Roman"/>
          <w:color w:val="000000"/>
          <w:sz w:val="28"/>
          <w:szCs w:val="28"/>
        </w:rPr>
        <w:t>Главе муниципального образования Абинский район</w:t>
      </w:r>
    </w:p>
    <w:p w:rsidR="00857195" w:rsidRPr="0023165C" w:rsidRDefault="00857195" w:rsidP="0023165C">
      <w:pPr>
        <w:ind w:left="32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165C">
        <w:rPr>
          <w:rFonts w:ascii="Times New Roman" w:hAnsi="Times New Roman" w:cs="Times New Roman"/>
          <w:color w:val="000000"/>
          <w:sz w:val="28"/>
          <w:szCs w:val="28"/>
        </w:rPr>
        <w:t>от _______________________________________</w:t>
      </w:r>
    </w:p>
    <w:p w:rsidR="00857195" w:rsidRPr="0023165C" w:rsidRDefault="00857195" w:rsidP="0023165C">
      <w:pPr>
        <w:ind w:left="3240"/>
        <w:rPr>
          <w:rFonts w:ascii="Times New Roman" w:hAnsi="Times New Roman" w:cs="Times New Roman"/>
          <w:color w:val="000000"/>
          <w:sz w:val="28"/>
          <w:szCs w:val="28"/>
        </w:rPr>
      </w:pPr>
      <w:r w:rsidRPr="0023165C">
        <w:rPr>
          <w:rFonts w:ascii="Times New Roman" w:hAnsi="Times New Roman" w:cs="Times New Roman"/>
          <w:color w:val="000000"/>
          <w:sz w:val="28"/>
          <w:szCs w:val="28"/>
        </w:rPr>
        <w:t>(ф.и.о., должность муниципального служащего,</w:t>
      </w:r>
    </w:p>
    <w:p w:rsidR="00857195" w:rsidRDefault="00857195" w:rsidP="0023165C">
      <w:pPr>
        <w:ind w:left="32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165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</w:t>
      </w:r>
    </w:p>
    <w:p w:rsidR="00857195" w:rsidRPr="0023165C" w:rsidRDefault="00857195" w:rsidP="0023165C">
      <w:pPr>
        <w:ind w:left="32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165C">
        <w:rPr>
          <w:rFonts w:ascii="Times New Roman" w:hAnsi="Times New Roman" w:cs="Times New Roman"/>
          <w:color w:val="000000"/>
          <w:sz w:val="18"/>
          <w:szCs w:val="18"/>
        </w:rPr>
        <w:t>(наименование структурного подразделения)</w:t>
      </w:r>
    </w:p>
    <w:p w:rsidR="00857195" w:rsidRPr="0023165C" w:rsidRDefault="00857195" w:rsidP="006003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57195" w:rsidRPr="0023165C" w:rsidRDefault="00857195" w:rsidP="0060039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165C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УВЕДОМЛЕНИЕ </w:t>
      </w:r>
    </w:p>
    <w:p w:rsidR="00857195" w:rsidRPr="0023165C" w:rsidRDefault="00857195" w:rsidP="006003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57195" w:rsidRPr="0023165C" w:rsidRDefault="00857195" w:rsidP="0060039A">
      <w:pPr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65C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9 Федерального закона Российской Федерации от 25.12.2008 № 273-ФЗ "О противодействии коррупции" (далее Закона) я, ___________________________________________________ настоящим уведомляю Вас об обращении ко мне ____ _____________ _____ г. гражданина _________________________________ в целях склонения меня к совершению коррупционных действий, а именно _______________________________________________________________________________ (перечислить, в чем выражается склонение к коррупционным действиям). </w:t>
      </w:r>
    </w:p>
    <w:p w:rsidR="00857195" w:rsidRPr="0023165C" w:rsidRDefault="00857195" w:rsidP="0060039A">
      <w:pPr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7195" w:rsidRPr="0023165C" w:rsidRDefault="00857195" w:rsidP="0060039A">
      <w:pPr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65C">
        <w:rPr>
          <w:rFonts w:ascii="Times New Roman" w:hAnsi="Times New Roman" w:cs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r w:rsidRPr="0023165C">
        <w:rPr>
          <w:rFonts w:ascii="Times New Roman" w:hAnsi="Times New Roman" w:cs="Times New Roman"/>
          <w:color w:val="000000"/>
          <w:sz w:val="28"/>
          <w:szCs w:val="28"/>
        </w:rPr>
        <w:t xml:space="preserve">Подпись </w:t>
      </w:r>
    </w:p>
    <w:p w:rsidR="00857195" w:rsidRPr="0023165C" w:rsidRDefault="00857195" w:rsidP="006003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57195" w:rsidRPr="0023165C" w:rsidRDefault="00857195" w:rsidP="0060039A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857195" w:rsidRPr="0023165C" w:rsidRDefault="00857195">
      <w:pPr>
        <w:rPr>
          <w:rFonts w:ascii="Times New Roman" w:hAnsi="Times New Roman" w:cs="Times New Roman"/>
          <w:sz w:val="28"/>
          <w:szCs w:val="28"/>
        </w:rPr>
      </w:pPr>
    </w:p>
    <w:sectPr w:rsidR="00857195" w:rsidRPr="0023165C" w:rsidSect="004D467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39A"/>
    <w:rsid w:val="0023165C"/>
    <w:rsid w:val="004D4673"/>
    <w:rsid w:val="0060039A"/>
    <w:rsid w:val="0075257C"/>
    <w:rsid w:val="007F2F98"/>
    <w:rsid w:val="00857195"/>
    <w:rsid w:val="00B1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98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127</Words>
  <Characters>725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Машинописное бюро</cp:lastModifiedBy>
  <cp:revision>2</cp:revision>
  <dcterms:created xsi:type="dcterms:W3CDTF">2016-11-10T08:59:00Z</dcterms:created>
  <dcterms:modified xsi:type="dcterms:W3CDTF">2016-11-10T10:41:00Z</dcterms:modified>
</cp:coreProperties>
</file>